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CF06D2" w14:textId="49739CF6" w:rsidR="00815809" w:rsidRPr="002A786F" w:rsidRDefault="00BA0B44" w:rsidP="002A786F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>
        <w:rPr>
          <w:b/>
          <w:bCs/>
          <w:spacing w:val="14"/>
          <w:kern w:val="18"/>
          <w:sz w:val="24"/>
          <w:u w:val="single"/>
        </w:rPr>
        <w:t>20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</w:t>
      </w:r>
      <w:r w:rsidR="00346A01">
        <w:rPr>
          <w:b/>
          <w:bCs/>
          <w:spacing w:val="14"/>
          <w:kern w:val="18"/>
          <w:sz w:val="24"/>
          <w:u w:val="single"/>
        </w:rPr>
        <w:t>7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22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  <w:r w:rsidR="0081580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Pr="009D010D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9D010D">
        <w:rPr>
          <w:rFonts w:ascii="Times New Roman" w:hAnsi="Times New Roman"/>
          <w:sz w:val="24"/>
        </w:rPr>
        <w:t xml:space="preserve">Компания </w:t>
      </w:r>
      <w:r w:rsidRPr="009D010D">
        <w:rPr>
          <w:rFonts w:ascii="Times New Roman" w:hAnsi="Times New Roman"/>
          <w:b/>
          <w:bCs/>
          <w:sz w:val="24"/>
        </w:rPr>
        <w:t>«</w:t>
      </w:r>
      <w:proofErr w:type="spellStart"/>
      <w:r w:rsidRPr="009D010D">
        <w:rPr>
          <w:rFonts w:ascii="Times New Roman" w:hAnsi="Times New Roman"/>
          <w:b/>
          <w:bCs/>
          <w:sz w:val="24"/>
        </w:rPr>
        <w:t>Астерра</w:t>
      </w:r>
      <w:proofErr w:type="spellEnd"/>
      <w:r w:rsidRPr="009D010D">
        <w:rPr>
          <w:rFonts w:ascii="Times New Roman" w:hAnsi="Times New Roman"/>
          <w:b/>
          <w:bCs/>
          <w:sz w:val="24"/>
        </w:rPr>
        <w:t xml:space="preserve"> Девелопмент»</w:t>
      </w:r>
      <w:r w:rsidRPr="009D010D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15E2913C" w14:textId="3249DCED" w:rsidR="006419EF" w:rsidRDefault="00815809" w:rsidP="00356AA6">
      <w:pPr>
        <w:pStyle w:val="ae"/>
        <w:rPr>
          <w:bCs/>
        </w:rPr>
      </w:pPr>
      <w:r w:rsidRPr="009D010D">
        <w:t xml:space="preserve">предложений на право заключения договора </w:t>
      </w:r>
      <w:r w:rsidR="00F5058B" w:rsidRPr="009D010D">
        <w:t>на</w:t>
      </w:r>
      <w:r w:rsidRPr="009D010D">
        <w:t xml:space="preserve"> выполнени</w:t>
      </w:r>
      <w:r w:rsidR="00F5058B" w:rsidRPr="009D010D">
        <w:t>е</w:t>
      </w:r>
      <w:r w:rsidRPr="009D010D">
        <w:t xml:space="preserve"> </w:t>
      </w:r>
      <w:proofErr w:type="gramStart"/>
      <w:r w:rsidR="00F5058B" w:rsidRPr="009D010D">
        <w:t xml:space="preserve">комплекса </w:t>
      </w:r>
      <w:r w:rsidR="00C61B06" w:rsidRPr="009D010D">
        <w:rPr>
          <w:b/>
        </w:rPr>
        <w:t xml:space="preserve"> </w:t>
      </w:r>
      <w:r w:rsidR="00C61B06" w:rsidRPr="009D010D">
        <w:rPr>
          <w:bCs/>
        </w:rPr>
        <w:t>работ</w:t>
      </w:r>
      <w:proofErr w:type="gramEnd"/>
      <w:r w:rsidR="008F2813">
        <w:rPr>
          <w:bCs/>
        </w:rPr>
        <w:t>:</w:t>
      </w:r>
    </w:p>
    <w:p w14:paraId="4FB53FFC" w14:textId="77777777" w:rsidR="00643D8C" w:rsidRPr="003A7695" w:rsidRDefault="00643D8C" w:rsidP="00643D8C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520881B4" w14:textId="6C14E8EB" w:rsidR="00643D8C" w:rsidRPr="003A7695" w:rsidRDefault="003A7695" w:rsidP="00BA0B4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</w:pPr>
      <w:bookmarkStart w:id="0" w:name="_Hlk109211262"/>
      <w:r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«</w:t>
      </w:r>
      <w:r w:rsidR="00BA0B44"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У</w:t>
      </w:r>
      <w:r w:rsidR="00643D8C"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стройств</w:t>
      </w:r>
      <w:r w:rsidR="00BA0B44"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о</w:t>
      </w:r>
      <w:r w:rsidR="00643D8C"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 xml:space="preserve"> наружных сетей водоснабжения и канализации. Объект находится по адресу: </w:t>
      </w:r>
      <w:bookmarkStart w:id="1" w:name="_Hlk109211331"/>
      <w:r w:rsidR="00643D8C"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Московская обл., Ленинский муниципальный район,</w:t>
      </w:r>
      <w:r w:rsidR="00BA0B44"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 xml:space="preserve"> </w:t>
      </w:r>
      <w:r w:rsidR="00643D8C"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пос. Молоково, ул. Революционная, стр. 1</w:t>
      </w:r>
      <w:bookmarkEnd w:id="1"/>
      <w:r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»</w:t>
      </w:r>
    </w:p>
    <w:bookmarkEnd w:id="0"/>
    <w:p w14:paraId="36E1DA2A" w14:textId="07559770" w:rsidR="00346A01" w:rsidRDefault="00346A01" w:rsidP="00815809">
      <w:pPr>
        <w:rPr>
          <w:rFonts w:cs="Arial"/>
          <w:color w:val="1D1C1D"/>
          <w:sz w:val="23"/>
          <w:szCs w:val="23"/>
          <w:shd w:val="clear" w:color="auto" w:fill="F8F8F8"/>
        </w:rPr>
      </w:pPr>
    </w:p>
    <w:p w14:paraId="54C20A62" w14:textId="7AC6B4D7" w:rsidR="00815809" w:rsidRPr="00A21122" w:rsidRDefault="00815809" w:rsidP="00815809">
      <w:pPr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15809">
      <w:pPr>
        <w:pStyle w:val="ae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15809">
      <w:pPr>
        <w:pStyle w:val="ae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2A6B55E0" w14:textId="77777777" w:rsidR="00815809" w:rsidRPr="00461A75" w:rsidRDefault="00815809" w:rsidP="00815809">
      <w:pPr>
        <w:pStyle w:val="ae"/>
        <w:rPr>
          <w:b/>
          <w:bCs/>
          <w:u w:val="single"/>
        </w:rPr>
      </w:pPr>
    </w:p>
    <w:p w14:paraId="72CA39B4" w14:textId="61755BDD" w:rsidR="00815809" w:rsidRPr="00461A75" w:rsidRDefault="00815809" w:rsidP="00815809">
      <w:pPr>
        <w:pStyle w:val="ae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</w:t>
      </w:r>
      <w:proofErr w:type="gramStart"/>
      <w:r>
        <w:rPr>
          <w:spacing w:val="-5"/>
        </w:rPr>
        <w:t>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proofErr w:type="gramEnd"/>
      <w:r w:rsidR="00334CAC" w:rsidRPr="00334CAC">
        <w:t>7</w:t>
      </w:r>
      <w:r w:rsidR="005367CC">
        <w:t>(</w:t>
      </w:r>
      <w:r>
        <w:t>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33A8CF29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A64799">
        <w:t>13</w:t>
      </w:r>
      <w:r w:rsidRPr="00E83385">
        <w:t>.0</w:t>
      </w:r>
      <w:r w:rsidR="00D407C3">
        <w:t>7</w:t>
      </w:r>
      <w:r w:rsidRPr="00E83385">
        <w:t>.2022г.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</w:t>
      </w:r>
      <w:proofErr w:type="spellStart"/>
      <w:r w:rsidR="00E83385" w:rsidRPr="00E83385">
        <w:t>xls</w:t>
      </w:r>
      <w:proofErr w:type="spellEnd"/>
      <w:r w:rsidR="00E83385" w:rsidRPr="00E83385">
        <w:t>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14:00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A5270E">
        <w:rPr>
          <w:b/>
          <w:color w:val="FF0000"/>
          <w:u w:val="thick" w:color="FF0000"/>
        </w:rPr>
        <w:t>01</w:t>
      </w:r>
      <w:r w:rsidR="00E83385" w:rsidRPr="00E83385">
        <w:rPr>
          <w:b/>
          <w:color w:val="FF0000"/>
          <w:u w:val="thick" w:color="FF0000"/>
        </w:rPr>
        <w:t>.0</w:t>
      </w:r>
      <w:r w:rsidR="00A5270E">
        <w:rPr>
          <w:b/>
          <w:color w:val="FF0000"/>
          <w:u w:val="thick" w:color="FF0000"/>
        </w:rPr>
        <w:t>8</w:t>
      </w:r>
      <w:r w:rsidR="006419EF">
        <w:rPr>
          <w:b/>
          <w:color w:val="FF0000"/>
          <w:u w:val="thick" w:color="FF0000"/>
        </w:rPr>
        <w:t>.</w:t>
      </w:r>
      <w:r w:rsidR="00E83385" w:rsidRPr="00E83385">
        <w:rPr>
          <w:b/>
          <w:color w:val="FF0000"/>
          <w:u w:val="thick" w:color="FF0000"/>
        </w:rPr>
        <w:t>2022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</w:t>
      </w:r>
      <w:proofErr w:type="spellStart"/>
      <w:r w:rsidR="00E83385" w:rsidRPr="00E83385">
        <w:t>e-mail</w:t>
      </w:r>
      <w:proofErr w:type="spellEnd"/>
      <w:r w:rsidR="00E83385" w:rsidRPr="00E83385">
        <w:t xml:space="preserve">: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74D88BC1" w14:textId="4C4F9D0B" w:rsidR="000B67AE" w:rsidRPr="002A786F" w:rsidRDefault="000B67AE" w:rsidP="002A786F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551C4AAC" w14:textId="7A85CF80" w:rsidR="000B67AE" w:rsidRPr="002A786F" w:rsidRDefault="000B67AE" w:rsidP="002A786F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sectPr w:rsidR="000B67AE" w:rsidRPr="002A786F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21B7" w14:textId="77777777" w:rsidR="00922E8F" w:rsidRDefault="00922E8F">
      <w:r>
        <w:separator/>
      </w:r>
    </w:p>
  </w:endnote>
  <w:endnote w:type="continuationSeparator" w:id="0">
    <w:p w14:paraId="544B2B04" w14:textId="77777777" w:rsidR="00922E8F" w:rsidRDefault="00922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CD477" w14:textId="77777777" w:rsidR="00922E8F" w:rsidRDefault="00922E8F">
      <w:r>
        <w:separator/>
      </w:r>
    </w:p>
  </w:footnote>
  <w:footnote w:type="continuationSeparator" w:id="0">
    <w:p w14:paraId="1A80BE14" w14:textId="77777777" w:rsidR="00922E8F" w:rsidRDefault="00922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25E0"/>
    <w:rsid w:val="000C36C6"/>
    <w:rsid w:val="000C611F"/>
    <w:rsid w:val="000D6366"/>
    <w:rsid w:val="000F04D3"/>
    <w:rsid w:val="0012534F"/>
    <w:rsid w:val="00152ADE"/>
    <w:rsid w:val="00165F48"/>
    <w:rsid w:val="001B155C"/>
    <w:rsid w:val="001F3CF0"/>
    <w:rsid w:val="00213E88"/>
    <w:rsid w:val="0028506C"/>
    <w:rsid w:val="002A0B15"/>
    <w:rsid w:val="002A2203"/>
    <w:rsid w:val="002A786F"/>
    <w:rsid w:val="002B4D0A"/>
    <w:rsid w:val="002D3052"/>
    <w:rsid w:val="00303577"/>
    <w:rsid w:val="00313F40"/>
    <w:rsid w:val="00323022"/>
    <w:rsid w:val="00334CAC"/>
    <w:rsid w:val="00346A01"/>
    <w:rsid w:val="00356046"/>
    <w:rsid w:val="00356AA6"/>
    <w:rsid w:val="00362780"/>
    <w:rsid w:val="00381488"/>
    <w:rsid w:val="00390C08"/>
    <w:rsid w:val="00393C4E"/>
    <w:rsid w:val="00397235"/>
    <w:rsid w:val="003A480E"/>
    <w:rsid w:val="003A7695"/>
    <w:rsid w:val="003C1954"/>
    <w:rsid w:val="003D6550"/>
    <w:rsid w:val="003E68D7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1098"/>
    <w:rsid w:val="004A40E2"/>
    <w:rsid w:val="004A6CE2"/>
    <w:rsid w:val="004D751C"/>
    <w:rsid w:val="004E09AD"/>
    <w:rsid w:val="004E301C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76C92"/>
    <w:rsid w:val="005B1C83"/>
    <w:rsid w:val="005B23BE"/>
    <w:rsid w:val="005C529B"/>
    <w:rsid w:val="005E11A9"/>
    <w:rsid w:val="005F35F5"/>
    <w:rsid w:val="00603E5C"/>
    <w:rsid w:val="006051B4"/>
    <w:rsid w:val="00625FE9"/>
    <w:rsid w:val="00626362"/>
    <w:rsid w:val="006348B6"/>
    <w:rsid w:val="006419EF"/>
    <w:rsid w:val="00643D8C"/>
    <w:rsid w:val="00646132"/>
    <w:rsid w:val="00670D68"/>
    <w:rsid w:val="006841C0"/>
    <w:rsid w:val="00695EC9"/>
    <w:rsid w:val="006A476C"/>
    <w:rsid w:val="006A63E5"/>
    <w:rsid w:val="007011CC"/>
    <w:rsid w:val="00737F2C"/>
    <w:rsid w:val="00747B4B"/>
    <w:rsid w:val="007515CC"/>
    <w:rsid w:val="007642A2"/>
    <w:rsid w:val="00791B9D"/>
    <w:rsid w:val="00794501"/>
    <w:rsid w:val="007B0055"/>
    <w:rsid w:val="007B59D4"/>
    <w:rsid w:val="007C6E0A"/>
    <w:rsid w:val="007D4C71"/>
    <w:rsid w:val="007F0914"/>
    <w:rsid w:val="00815809"/>
    <w:rsid w:val="0081750B"/>
    <w:rsid w:val="00864578"/>
    <w:rsid w:val="00885BC7"/>
    <w:rsid w:val="00891914"/>
    <w:rsid w:val="008A5636"/>
    <w:rsid w:val="008B786E"/>
    <w:rsid w:val="008D4567"/>
    <w:rsid w:val="008E638D"/>
    <w:rsid w:val="008F2813"/>
    <w:rsid w:val="00902407"/>
    <w:rsid w:val="0091129D"/>
    <w:rsid w:val="00922E8F"/>
    <w:rsid w:val="009256C3"/>
    <w:rsid w:val="00953E03"/>
    <w:rsid w:val="009757F5"/>
    <w:rsid w:val="009B21A0"/>
    <w:rsid w:val="009D010D"/>
    <w:rsid w:val="009F3B21"/>
    <w:rsid w:val="00A01581"/>
    <w:rsid w:val="00A13D9B"/>
    <w:rsid w:val="00A155D4"/>
    <w:rsid w:val="00A16D4A"/>
    <w:rsid w:val="00A3012D"/>
    <w:rsid w:val="00A5270E"/>
    <w:rsid w:val="00A64207"/>
    <w:rsid w:val="00A64799"/>
    <w:rsid w:val="00A7539D"/>
    <w:rsid w:val="00A80D76"/>
    <w:rsid w:val="00AB5E77"/>
    <w:rsid w:val="00AE4550"/>
    <w:rsid w:val="00AF02F8"/>
    <w:rsid w:val="00B024D8"/>
    <w:rsid w:val="00B10782"/>
    <w:rsid w:val="00B21A69"/>
    <w:rsid w:val="00B4306C"/>
    <w:rsid w:val="00B5293D"/>
    <w:rsid w:val="00B858FD"/>
    <w:rsid w:val="00BA0B44"/>
    <w:rsid w:val="00BD0FDC"/>
    <w:rsid w:val="00C131FC"/>
    <w:rsid w:val="00C26066"/>
    <w:rsid w:val="00C32BA2"/>
    <w:rsid w:val="00C61B06"/>
    <w:rsid w:val="00C75695"/>
    <w:rsid w:val="00C944A0"/>
    <w:rsid w:val="00C94BFD"/>
    <w:rsid w:val="00CA689F"/>
    <w:rsid w:val="00D407C3"/>
    <w:rsid w:val="00D722A5"/>
    <w:rsid w:val="00DB0734"/>
    <w:rsid w:val="00DC34DD"/>
    <w:rsid w:val="00DE048D"/>
    <w:rsid w:val="00DE3E98"/>
    <w:rsid w:val="00DF2E3F"/>
    <w:rsid w:val="00E17FC5"/>
    <w:rsid w:val="00E526EF"/>
    <w:rsid w:val="00E81B8C"/>
    <w:rsid w:val="00E83385"/>
    <w:rsid w:val="00E849CA"/>
    <w:rsid w:val="00EB7DAB"/>
    <w:rsid w:val="00EE6506"/>
    <w:rsid w:val="00EF67DF"/>
    <w:rsid w:val="00F16606"/>
    <w:rsid w:val="00F2726B"/>
    <w:rsid w:val="00F5058B"/>
    <w:rsid w:val="00F5491C"/>
    <w:rsid w:val="00F625F2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4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8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4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0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23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18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631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18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366488">
                                                              <w:marLeft w:val="-24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250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07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08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010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30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соискателя.dot</Template>
  <TotalTime>179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1613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ws-cre pto</cp:lastModifiedBy>
  <cp:revision>37</cp:revision>
  <cp:lastPrinted>2022-04-07T10:17:00Z</cp:lastPrinted>
  <dcterms:created xsi:type="dcterms:W3CDTF">2022-04-07T10:39:00Z</dcterms:created>
  <dcterms:modified xsi:type="dcterms:W3CDTF">2022-07-20T09:10:00Z</dcterms:modified>
</cp:coreProperties>
</file>